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A2F" w:rsidRDefault="00CF3A2F" w:rsidP="00CF3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MORTON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CF3A2F" w:rsidRDefault="00CF3A2F" w:rsidP="00CF3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3A2F" w:rsidRDefault="00CF3A2F" w:rsidP="00CF3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3A2F" w:rsidRDefault="00CF3A2F" w:rsidP="00CF3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Bedford into the land</w:t>
      </w:r>
    </w:p>
    <w:p w:rsidR="00CF3A2F" w:rsidRDefault="00CF3A2F" w:rsidP="00CF3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Cokayn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F3A2F" w:rsidRDefault="00CF3A2F" w:rsidP="00CF3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24-154)</w:t>
      </w:r>
    </w:p>
    <w:p w:rsidR="00CF3A2F" w:rsidRDefault="00CF3A2F" w:rsidP="00CF3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3A2F" w:rsidRDefault="00CF3A2F" w:rsidP="00CF3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F3A2F" w:rsidRDefault="00CF3A2F" w:rsidP="00CF3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2016</w:t>
      </w:r>
      <w:bookmarkStart w:id="0" w:name="_GoBack"/>
      <w:bookmarkEnd w:id="0"/>
    </w:p>
    <w:sectPr w:rsidR="006B2F86" w:rsidRPr="00CF3A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A2F" w:rsidRDefault="00CF3A2F" w:rsidP="00E71FC3">
      <w:pPr>
        <w:spacing w:after="0" w:line="240" w:lineRule="auto"/>
      </w:pPr>
      <w:r>
        <w:separator/>
      </w:r>
    </w:p>
  </w:endnote>
  <w:endnote w:type="continuationSeparator" w:id="0">
    <w:p w:rsidR="00CF3A2F" w:rsidRDefault="00CF3A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A2F" w:rsidRDefault="00CF3A2F" w:rsidP="00E71FC3">
      <w:pPr>
        <w:spacing w:after="0" w:line="240" w:lineRule="auto"/>
      </w:pPr>
      <w:r>
        <w:separator/>
      </w:r>
    </w:p>
  </w:footnote>
  <w:footnote w:type="continuationSeparator" w:id="0">
    <w:p w:rsidR="00CF3A2F" w:rsidRDefault="00CF3A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2F"/>
    <w:rsid w:val="00AB52E8"/>
    <w:rsid w:val="00B16D3F"/>
    <w:rsid w:val="00CF3A2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6AF37"/>
  <w15:chartTrackingRefBased/>
  <w15:docId w15:val="{1CA0550E-57E2-49E3-816B-B14B54974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2016-04-13T21:09:00Z</dcterms:created>
  <dcterms:modified xsi:type="dcterms:W3CDTF">2016-04-13T21:10:00Z</dcterms:modified>
</cp:coreProperties>
</file>